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9EA" w:rsidRPr="004C74C3" w:rsidRDefault="00AD29EA" w:rsidP="00B27DE2">
      <w:pPr>
        <w:jc w:val="center"/>
        <w:rPr>
          <w:b/>
          <w:bCs/>
          <w:color w:val="auto"/>
          <w:sz w:val="32"/>
          <w:szCs w:val="32"/>
        </w:rPr>
      </w:pPr>
      <w:r w:rsidRPr="004C74C3">
        <w:rPr>
          <w:b/>
          <w:bCs/>
          <w:color w:val="auto"/>
          <w:sz w:val="32"/>
          <w:szCs w:val="32"/>
        </w:rPr>
        <w:t>Heritage Fair Committee</w:t>
      </w:r>
    </w:p>
    <w:p w:rsidR="00AD29EA" w:rsidRPr="004C74C3" w:rsidRDefault="00AD29EA" w:rsidP="00B27DE2">
      <w:pPr>
        <w:jc w:val="center"/>
        <w:rPr>
          <w:b/>
          <w:bCs/>
          <w:color w:val="auto"/>
          <w:sz w:val="32"/>
          <w:szCs w:val="32"/>
        </w:rPr>
      </w:pPr>
      <w:r w:rsidRPr="004C74C3">
        <w:rPr>
          <w:b/>
          <w:bCs/>
          <w:color w:val="auto"/>
          <w:sz w:val="32"/>
          <w:szCs w:val="32"/>
        </w:rPr>
        <w:t>Thursday, March 18, 2010</w:t>
      </w:r>
    </w:p>
    <w:p w:rsidR="00AD29EA" w:rsidRPr="004C74C3" w:rsidRDefault="00AD29EA" w:rsidP="00B27DE2">
      <w:pPr>
        <w:rPr>
          <w:b/>
          <w:bCs/>
          <w:color w:val="auto"/>
        </w:rPr>
      </w:pPr>
    </w:p>
    <w:p w:rsidR="00AD29EA" w:rsidRPr="004C74C3" w:rsidRDefault="00AD29EA" w:rsidP="00B27DE2">
      <w:pPr>
        <w:rPr>
          <w:color w:val="auto"/>
        </w:rPr>
      </w:pPr>
      <w:r w:rsidRPr="004C74C3">
        <w:rPr>
          <w:b/>
          <w:bCs/>
          <w:color w:val="auto"/>
        </w:rPr>
        <w:t>Present:</w:t>
      </w:r>
      <w:r w:rsidRPr="004C74C3">
        <w:rPr>
          <w:color w:val="auto"/>
        </w:rPr>
        <w:t xml:space="preserve"> Andrew Ferneyhough, Shannon Foreman, Ian Hargreaves, Lynn Joseph, Greg Kochanuk, Cpt. John Low, Rosanne Lyster, Corinne McLellan,  Jan Smith, David Stinson, Pam Twin, Jeff Verkley Melanie Zimmer</w:t>
      </w:r>
    </w:p>
    <w:p w:rsidR="00AD29EA" w:rsidRPr="004C74C3" w:rsidRDefault="00AD29EA" w:rsidP="00B27DE2">
      <w:pPr>
        <w:rPr>
          <w:color w:val="auto"/>
        </w:rPr>
      </w:pPr>
    </w:p>
    <w:p w:rsidR="00AD29EA" w:rsidRPr="004C74C3" w:rsidRDefault="00AD29EA" w:rsidP="00B27DE2">
      <w:pPr>
        <w:rPr>
          <w:color w:val="auto"/>
        </w:rPr>
      </w:pPr>
      <w:r w:rsidRPr="004C74C3">
        <w:rPr>
          <w:b/>
          <w:bCs/>
          <w:color w:val="auto"/>
        </w:rPr>
        <w:t>Regrets</w:t>
      </w:r>
      <w:r w:rsidRPr="004C74C3">
        <w:rPr>
          <w:color w:val="auto"/>
        </w:rPr>
        <w:t>: Gerald Fussell</w:t>
      </w:r>
    </w:p>
    <w:p w:rsidR="00AD29EA" w:rsidRPr="004C74C3" w:rsidRDefault="00AD29EA" w:rsidP="00B27DE2">
      <w:pPr>
        <w:rPr>
          <w:b/>
          <w:bCs/>
          <w:color w:val="auto"/>
        </w:rPr>
      </w:pPr>
    </w:p>
    <w:p w:rsidR="00AD29EA" w:rsidRPr="004C74C3" w:rsidRDefault="00AD29EA" w:rsidP="00B27DE2">
      <w:pPr>
        <w:rPr>
          <w:color w:val="auto"/>
        </w:rPr>
      </w:pPr>
    </w:p>
    <w:p w:rsidR="00AD29EA" w:rsidRPr="004C74C3" w:rsidRDefault="00AD29EA" w:rsidP="00B27DE2">
      <w:pPr>
        <w:pStyle w:val="ListParagraph"/>
        <w:numPr>
          <w:ilvl w:val="0"/>
          <w:numId w:val="1"/>
        </w:numPr>
        <w:rPr>
          <w:color w:val="auto"/>
        </w:rPr>
      </w:pPr>
      <w:r w:rsidRPr="004C74C3">
        <w:rPr>
          <w:color w:val="auto"/>
        </w:rPr>
        <w:t>Registration – Greg</w:t>
      </w:r>
    </w:p>
    <w:p w:rsidR="00AD29EA" w:rsidRPr="004C74C3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>
        <w:rPr>
          <w:color w:val="auto"/>
        </w:rPr>
        <w:t>Rough numbers look to be the same as last year, with hard numbers to come in by April 1</w:t>
      </w:r>
      <w:r w:rsidRPr="00DF663E">
        <w:rPr>
          <w:color w:val="auto"/>
          <w:vertAlign w:val="superscript"/>
        </w:rPr>
        <w:t>st</w:t>
      </w:r>
      <w:r>
        <w:rPr>
          <w:color w:val="auto"/>
        </w:rPr>
        <w:t xml:space="preserve">. Aspen=10 projects, Huband=15, Cumberland=35, Robb=15?, NIDES=9, Highland=25, Miracle Beach=25, Valley View=30 and Isfeld=41 </w:t>
      </w:r>
    </w:p>
    <w:p w:rsidR="00AD29EA" w:rsidRPr="004C74C3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>
        <w:rPr>
          <w:color w:val="auto"/>
        </w:rPr>
        <w:t>140 tables from base-remaining will come from Highland/Huband</w:t>
      </w:r>
    </w:p>
    <w:p w:rsidR="00AD29EA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>
        <w:rPr>
          <w:color w:val="auto"/>
        </w:rPr>
        <w:t>Need 10 rolls of 2” tape for floor setup</w:t>
      </w:r>
    </w:p>
    <w:p w:rsidR="00AD29EA" w:rsidRPr="004C74C3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>
        <w:rPr>
          <w:color w:val="auto"/>
        </w:rPr>
        <w:t>Schools can set projects up from 3 pm-5 pm on Thursday, March 8 if so desired.</w:t>
      </w:r>
    </w:p>
    <w:p w:rsidR="00AD29EA" w:rsidRPr="004C74C3" w:rsidRDefault="00AD29EA" w:rsidP="00B27DE2">
      <w:pPr>
        <w:pStyle w:val="ListParagraph"/>
        <w:ind w:left="1440"/>
        <w:rPr>
          <w:color w:val="auto"/>
        </w:rPr>
      </w:pPr>
    </w:p>
    <w:p w:rsidR="00AD29EA" w:rsidRPr="004C74C3" w:rsidRDefault="00AD29EA" w:rsidP="00B27DE2">
      <w:pPr>
        <w:pStyle w:val="ListParagraph"/>
        <w:numPr>
          <w:ilvl w:val="0"/>
          <w:numId w:val="1"/>
        </w:numPr>
        <w:rPr>
          <w:color w:val="auto"/>
        </w:rPr>
      </w:pPr>
      <w:r w:rsidRPr="004C74C3">
        <w:rPr>
          <w:color w:val="auto"/>
        </w:rPr>
        <w:t>Facilities – John, David, and Jon</w:t>
      </w:r>
    </w:p>
    <w:p w:rsidR="00AD29EA" w:rsidRPr="004C74C3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 w:rsidRPr="004C74C3">
        <w:rPr>
          <w:color w:val="auto"/>
        </w:rPr>
        <w:t>Wireless – same as last year</w:t>
      </w:r>
      <w:r>
        <w:rPr>
          <w:color w:val="auto"/>
        </w:rPr>
        <w:t>. Greg will arrange projects accordingly.</w:t>
      </w:r>
    </w:p>
    <w:p w:rsidR="00AD29EA" w:rsidRPr="004C74C3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>
        <w:rPr>
          <w:color w:val="auto"/>
        </w:rPr>
        <w:t>John Low’s setting up the signage</w:t>
      </w:r>
    </w:p>
    <w:p w:rsidR="00AD29EA" w:rsidRPr="004C74C3" w:rsidRDefault="00AD29EA" w:rsidP="00B27DE2">
      <w:pPr>
        <w:pStyle w:val="ListParagraph"/>
        <w:ind w:left="1440"/>
        <w:rPr>
          <w:color w:val="auto"/>
        </w:rPr>
      </w:pPr>
    </w:p>
    <w:p w:rsidR="00AD29EA" w:rsidRPr="004C74C3" w:rsidRDefault="00AD29EA" w:rsidP="00B27DE2">
      <w:pPr>
        <w:pStyle w:val="ListParagraph"/>
        <w:numPr>
          <w:ilvl w:val="0"/>
          <w:numId w:val="1"/>
        </w:numPr>
        <w:rPr>
          <w:color w:val="auto"/>
        </w:rPr>
      </w:pPr>
      <w:r w:rsidRPr="004C74C3">
        <w:rPr>
          <w:color w:val="auto"/>
        </w:rPr>
        <w:t>Program – Andrew, Melanie, and Gerald</w:t>
      </w:r>
    </w:p>
    <w:p w:rsidR="00AD29EA" w:rsidRPr="004C74C3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 w:rsidRPr="004C74C3">
        <w:rPr>
          <w:color w:val="auto"/>
        </w:rPr>
        <w:t>list of activities available – space allocation could be a factor</w:t>
      </w:r>
    </w:p>
    <w:p w:rsidR="00AD29EA" w:rsidRDefault="00AD29EA" w:rsidP="00B27DE2">
      <w:pPr>
        <w:ind w:left="1440"/>
        <w:rPr>
          <w:color w:val="auto"/>
        </w:rPr>
      </w:pPr>
      <w:r w:rsidRPr="004C74C3">
        <w:rPr>
          <w:b/>
          <w:bCs/>
          <w:color w:val="auto"/>
        </w:rPr>
        <w:t xml:space="preserve">Activities: </w:t>
      </w:r>
      <w:r w:rsidRPr="004C74C3">
        <w:rPr>
          <w:color w:val="auto"/>
        </w:rPr>
        <w:t>Big House (introduction and drumming, cedar workshop) – twice in a.m.; Band Hall for Cree/Métis craft (dream catchers and beaded punches) – twice in a.m.; Jim Louttit (Métis) doing survival skills outside at Base– twice in a.m.; Suzanne Camp (ethnobotony and cedar) outside at Base– twice in a.m.; Courtenay District Museum (Pat Trask) tour – twice in a.m.; SAR School – three times; Snowbirds (but flexibility will be important); Search and Rescue activity (inside and outside); uniform dress-up with paper airplanes; Air Force Museum – 3 times up to two groups at a time; swimming for elementary students in first afternoon rotation; have the film as a backup.</w:t>
      </w:r>
    </w:p>
    <w:p w:rsidR="00AD29EA" w:rsidRPr="004C74C3" w:rsidRDefault="00AD29EA" w:rsidP="00B27DE2">
      <w:pPr>
        <w:ind w:left="1440"/>
        <w:rPr>
          <w:color w:val="auto"/>
        </w:rPr>
      </w:pPr>
      <w:r>
        <w:rPr>
          <w:b/>
          <w:bCs/>
          <w:color w:val="auto"/>
        </w:rPr>
        <w:t>All of the above checks out!</w:t>
      </w:r>
    </w:p>
    <w:p w:rsidR="00AD29EA" w:rsidRPr="004C74C3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>
        <w:rPr>
          <w:color w:val="auto"/>
        </w:rPr>
        <w:t xml:space="preserve">Lynn has graciously agreed to </w:t>
      </w:r>
      <w:r w:rsidRPr="004C74C3">
        <w:rPr>
          <w:color w:val="auto"/>
        </w:rPr>
        <w:t>co-ordinat</w:t>
      </w:r>
      <w:r>
        <w:rPr>
          <w:color w:val="auto"/>
        </w:rPr>
        <w:t>e the opening ceremonies.</w:t>
      </w:r>
    </w:p>
    <w:p w:rsidR="00AD29EA" w:rsidRPr="004C74C3" w:rsidRDefault="00AD29EA" w:rsidP="00B27DE2">
      <w:pPr>
        <w:pStyle w:val="ListParagraph"/>
        <w:numPr>
          <w:ilvl w:val="0"/>
          <w:numId w:val="2"/>
        </w:numPr>
        <w:spacing w:after="200" w:line="276" w:lineRule="auto"/>
        <w:rPr>
          <w:color w:val="auto"/>
        </w:rPr>
      </w:pPr>
      <w:r w:rsidRPr="004C74C3">
        <w:rPr>
          <w:color w:val="auto"/>
        </w:rPr>
        <w:t>Will keep the same schedule as last year (Schedule of events – Friday 8:30 – 9:30 set-up; 9:30 opening ceremony; 10:00 – 11:10 rotation 1; 11:10 – 12:20 rotation 2; 12:50 – 2:00 rotation 3 (elementary leave at 2:00); 2:00 – 3:10 rotation 4 (Secondary judging) – Saturday – 9:00 – 11:00 Open House; 11:00 closing and awards presentation and then clean-up)</w:t>
      </w:r>
    </w:p>
    <w:p w:rsidR="00AD29EA" w:rsidRPr="004C74C3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 w:rsidRPr="004C74C3">
        <w:rPr>
          <w:color w:val="auto"/>
        </w:rPr>
        <w:t>School Responsibilities</w:t>
      </w:r>
      <w:r>
        <w:rPr>
          <w:color w:val="auto"/>
        </w:rPr>
        <w:t xml:space="preserve"> – who will communicate this to teacher leaders? </w:t>
      </w:r>
      <w:r w:rsidRPr="00C4797D">
        <w:rPr>
          <w:b/>
          <w:bCs/>
          <w:color w:val="auto"/>
        </w:rPr>
        <w:t>All of the items below will be part of the registration package for teacher leaders</w:t>
      </w:r>
    </w:p>
    <w:p w:rsidR="00AD29EA" w:rsidRPr="004C74C3" w:rsidRDefault="00AD29EA" w:rsidP="00B27DE2">
      <w:pPr>
        <w:pStyle w:val="ListParagraph"/>
        <w:numPr>
          <w:ilvl w:val="2"/>
          <w:numId w:val="1"/>
        </w:numPr>
        <w:rPr>
          <w:color w:val="auto"/>
        </w:rPr>
      </w:pPr>
      <w:r w:rsidRPr="004C74C3">
        <w:rPr>
          <w:color w:val="auto"/>
        </w:rPr>
        <w:t>Each school needs to identify 2 people to help with clean-up on Saturday</w:t>
      </w:r>
      <w:r>
        <w:rPr>
          <w:color w:val="auto"/>
        </w:rPr>
        <w:t>-</w:t>
      </w:r>
      <w:r w:rsidRPr="00C4797D">
        <w:rPr>
          <w:b/>
          <w:bCs/>
          <w:color w:val="auto"/>
        </w:rPr>
        <w:t>the committee agreed that this will be part of the registration process.  Schools will designate said people prior to being allocated space.</w:t>
      </w:r>
    </w:p>
    <w:p w:rsidR="00AD29EA" w:rsidRPr="004C74C3" w:rsidRDefault="00AD29EA" w:rsidP="00B27DE2">
      <w:pPr>
        <w:pStyle w:val="ListParagraph"/>
        <w:numPr>
          <w:ilvl w:val="2"/>
          <w:numId w:val="1"/>
        </w:numPr>
        <w:rPr>
          <w:color w:val="auto"/>
        </w:rPr>
      </w:pPr>
      <w:r w:rsidRPr="004C74C3">
        <w:rPr>
          <w:color w:val="auto"/>
        </w:rPr>
        <w:t>Supervision of students at lunch</w:t>
      </w:r>
    </w:p>
    <w:p w:rsidR="00AD29EA" w:rsidRPr="004C74C3" w:rsidRDefault="00AD29EA" w:rsidP="00B27DE2">
      <w:pPr>
        <w:pStyle w:val="ListParagraph"/>
        <w:numPr>
          <w:ilvl w:val="2"/>
          <w:numId w:val="1"/>
        </w:numPr>
        <w:rPr>
          <w:color w:val="auto"/>
        </w:rPr>
      </w:pPr>
      <w:r w:rsidRPr="004C74C3">
        <w:rPr>
          <w:color w:val="auto"/>
        </w:rPr>
        <w:t>1 adult/20 students minimum (will be assigned to sub-grouping) – should not be committee member or school leader as they need to coordinate other things</w:t>
      </w:r>
    </w:p>
    <w:p w:rsidR="00AD29EA" w:rsidRPr="004C74C3" w:rsidRDefault="00AD29EA" w:rsidP="00B27DE2">
      <w:pPr>
        <w:pStyle w:val="ListParagraph"/>
        <w:numPr>
          <w:ilvl w:val="2"/>
          <w:numId w:val="1"/>
        </w:numPr>
        <w:rPr>
          <w:color w:val="auto"/>
        </w:rPr>
      </w:pPr>
      <w:r w:rsidRPr="004C74C3">
        <w:rPr>
          <w:color w:val="auto"/>
        </w:rPr>
        <w:t>Permission slips/transportation/set-up (in assigned areas)/overall deportment of students</w:t>
      </w:r>
    </w:p>
    <w:p w:rsidR="00AD29EA" w:rsidRDefault="00AD29EA" w:rsidP="00B27DE2">
      <w:pPr>
        <w:pStyle w:val="ListParagraph"/>
        <w:numPr>
          <w:ilvl w:val="2"/>
          <w:numId w:val="1"/>
        </w:numPr>
        <w:rPr>
          <w:color w:val="auto"/>
        </w:rPr>
      </w:pPr>
      <w:r w:rsidRPr="004C74C3">
        <w:rPr>
          <w:color w:val="auto"/>
        </w:rPr>
        <w:t>Teacher leader to attend key meetings</w:t>
      </w:r>
    </w:p>
    <w:p w:rsidR="00AD29EA" w:rsidRDefault="00AD29EA" w:rsidP="00B27DE2">
      <w:pPr>
        <w:pStyle w:val="ListParagraph"/>
        <w:numPr>
          <w:ilvl w:val="2"/>
          <w:numId w:val="1"/>
        </w:numPr>
        <w:rPr>
          <w:color w:val="auto"/>
        </w:rPr>
      </w:pPr>
      <w:r>
        <w:rPr>
          <w:color w:val="auto"/>
        </w:rPr>
        <w:t>Students not to show-up or set-up without Teacher leader – i.e. coming ahead of teacher leader on Friday morning</w:t>
      </w:r>
    </w:p>
    <w:p w:rsidR="00AD29EA" w:rsidRPr="004C74C3" w:rsidRDefault="00AD29EA" w:rsidP="00B27DE2">
      <w:pPr>
        <w:pStyle w:val="ListParagraph"/>
        <w:numPr>
          <w:ilvl w:val="2"/>
          <w:numId w:val="1"/>
        </w:numPr>
        <w:rPr>
          <w:color w:val="auto"/>
        </w:rPr>
      </w:pPr>
      <w:r>
        <w:rPr>
          <w:color w:val="auto"/>
        </w:rPr>
        <w:t>Remember that Saturday a.m. is important</w:t>
      </w:r>
    </w:p>
    <w:p w:rsidR="00AD29EA" w:rsidRPr="004C74C3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>
        <w:rPr>
          <w:color w:val="auto"/>
        </w:rPr>
        <w:t>Pam and Cumberland PAC are running the concession</w:t>
      </w:r>
    </w:p>
    <w:p w:rsidR="00AD29EA" w:rsidRPr="004C74C3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 w:rsidRPr="004C74C3">
        <w:rPr>
          <w:color w:val="auto"/>
        </w:rPr>
        <w:t>Lunch for judges and committee members in judges room (same as last year)</w:t>
      </w:r>
    </w:p>
    <w:p w:rsidR="00AD29EA" w:rsidRPr="004C74C3" w:rsidRDefault="00AD29EA" w:rsidP="00B27DE2">
      <w:pPr>
        <w:pStyle w:val="ListParagraph"/>
        <w:ind w:left="1440"/>
        <w:rPr>
          <w:color w:val="auto"/>
        </w:rPr>
      </w:pPr>
    </w:p>
    <w:p w:rsidR="00AD29EA" w:rsidRPr="004C74C3" w:rsidRDefault="00AD29EA" w:rsidP="00B27DE2">
      <w:pPr>
        <w:pStyle w:val="ListParagraph"/>
        <w:numPr>
          <w:ilvl w:val="0"/>
          <w:numId w:val="1"/>
        </w:numPr>
        <w:rPr>
          <w:color w:val="auto"/>
        </w:rPr>
      </w:pPr>
      <w:r w:rsidRPr="004C74C3">
        <w:rPr>
          <w:color w:val="auto"/>
        </w:rPr>
        <w:t>Judging – Lynn</w:t>
      </w:r>
    </w:p>
    <w:p w:rsidR="00AD29EA" w:rsidRPr="004C74C3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 w:rsidRPr="004C74C3">
        <w:rPr>
          <w:color w:val="auto"/>
        </w:rPr>
        <w:t xml:space="preserve">Judges </w:t>
      </w:r>
      <w:r>
        <w:rPr>
          <w:color w:val="auto"/>
        </w:rPr>
        <w:t>will</w:t>
      </w:r>
      <w:r w:rsidRPr="004C74C3">
        <w:rPr>
          <w:color w:val="auto"/>
        </w:rPr>
        <w:t xml:space="preserve"> be reminded/confirmed within 10 days of event</w:t>
      </w:r>
    </w:p>
    <w:p w:rsidR="00AD29EA" w:rsidRPr="004C74C3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 w:rsidRPr="004C74C3">
        <w:rPr>
          <w:color w:val="auto"/>
        </w:rPr>
        <w:t>Gerald will do the judges briefing at 9:00</w:t>
      </w:r>
    </w:p>
    <w:p w:rsidR="00AD29EA" w:rsidRPr="004C74C3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 w:rsidRPr="004C74C3">
        <w:rPr>
          <w:color w:val="auto"/>
        </w:rPr>
        <w:t>Will use the same room as last year</w:t>
      </w:r>
    </w:p>
    <w:p w:rsidR="00AD29EA" w:rsidRPr="004C74C3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 w:rsidRPr="004C74C3">
        <w:rPr>
          <w:color w:val="auto"/>
        </w:rPr>
        <w:t xml:space="preserve">Pam and Jan </w:t>
      </w:r>
      <w:r>
        <w:rPr>
          <w:color w:val="auto"/>
        </w:rPr>
        <w:t xml:space="preserve">agreed to </w:t>
      </w:r>
      <w:r w:rsidRPr="004C74C3">
        <w:rPr>
          <w:color w:val="auto"/>
        </w:rPr>
        <w:t>prepare the judging sheets</w:t>
      </w:r>
    </w:p>
    <w:p w:rsidR="00AD29EA" w:rsidRPr="004C74C3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 w:rsidRPr="004C74C3">
        <w:rPr>
          <w:color w:val="auto"/>
        </w:rPr>
        <w:t>3 evaluations/project</w:t>
      </w:r>
    </w:p>
    <w:p w:rsidR="00AD29EA" w:rsidRPr="004C74C3" w:rsidRDefault="00AD29EA" w:rsidP="00B27DE2">
      <w:pPr>
        <w:pStyle w:val="ListParagraph"/>
        <w:ind w:left="1440"/>
        <w:rPr>
          <w:color w:val="auto"/>
        </w:rPr>
      </w:pPr>
    </w:p>
    <w:p w:rsidR="00AD29EA" w:rsidRPr="004C74C3" w:rsidRDefault="00AD29EA" w:rsidP="00B27DE2">
      <w:pPr>
        <w:pStyle w:val="ListParagraph"/>
        <w:numPr>
          <w:ilvl w:val="0"/>
          <w:numId w:val="1"/>
        </w:numPr>
        <w:rPr>
          <w:color w:val="auto"/>
        </w:rPr>
      </w:pPr>
      <w:r w:rsidRPr="004C74C3">
        <w:rPr>
          <w:color w:val="auto"/>
        </w:rPr>
        <w:t xml:space="preserve">Awards – Ian </w:t>
      </w:r>
    </w:p>
    <w:p w:rsidR="00AD29EA" w:rsidRPr="004C74C3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 w:rsidRPr="004C74C3">
        <w:rPr>
          <w:color w:val="auto"/>
        </w:rPr>
        <w:t>Teacher reps from each school need to meet at 4:00 pm on Friday to finalize selections and again, briefly, at 10:00 on Saturday morning to confirm appointments and recipients</w:t>
      </w:r>
    </w:p>
    <w:p w:rsidR="00AD29EA" w:rsidRPr="004C74C3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>
        <w:rPr>
          <w:color w:val="auto"/>
        </w:rPr>
        <w:t xml:space="preserve">Greg will deliver the </w:t>
      </w:r>
      <w:r w:rsidRPr="004C74C3">
        <w:rPr>
          <w:color w:val="auto"/>
        </w:rPr>
        <w:t xml:space="preserve">Wing Commander’s Shield </w:t>
      </w:r>
      <w:r>
        <w:rPr>
          <w:color w:val="auto"/>
        </w:rPr>
        <w:t>back to Base</w:t>
      </w:r>
    </w:p>
    <w:p w:rsidR="00AD29EA" w:rsidRPr="004C74C3" w:rsidRDefault="00AD29EA" w:rsidP="00B27DE2">
      <w:pPr>
        <w:pStyle w:val="ListParagraph"/>
        <w:ind w:left="1440"/>
        <w:rPr>
          <w:color w:val="auto"/>
        </w:rPr>
      </w:pPr>
    </w:p>
    <w:p w:rsidR="00AD29EA" w:rsidRPr="004C74C3" w:rsidRDefault="00AD29EA" w:rsidP="00B27DE2">
      <w:pPr>
        <w:pStyle w:val="ListParagraph"/>
        <w:numPr>
          <w:ilvl w:val="0"/>
          <w:numId w:val="1"/>
        </w:numPr>
        <w:rPr>
          <w:color w:val="auto"/>
        </w:rPr>
      </w:pPr>
      <w:r w:rsidRPr="004C74C3">
        <w:rPr>
          <w:color w:val="auto"/>
        </w:rPr>
        <w:t xml:space="preserve">Public Relations – Jan, Pam, and Melanie </w:t>
      </w:r>
    </w:p>
    <w:p w:rsidR="00AD29EA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 w:rsidRPr="004C74C3">
        <w:rPr>
          <w:color w:val="auto"/>
        </w:rPr>
        <w:t xml:space="preserve">article </w:t>
      </w:r>
      <w:r>
        <w:rPr>
          <w:color w:val="auto"/>
        </w:rPr>
        <w:t xml:space="preserve">will </w:t>
      </w:r>
      <w:r w:rsidRPr="004C74C3">
        <w:rPr>
          <w:color w:val="auto"/>
        </w:rPr>
        <w:t>go to the papers by Wednesday, March 31</w:t>
      </w:r>
      <w:r w:rsidRPr="004C74C3">
        <w:rPr>
          <w:color w:val="auto"/>
          <w:vertAlign w:val="superscript"/>
        </w:rPr>
        <w:t>st</w:t>
      </w:r>
      <w:r w:rsidRPr="004C74C3">
        <w:rPr>
          <w:color w:val="auto"/>
        </w:rPr>
        <w:t xml:space="preserve"> – Community Even</w:t>
      </w:r>
      <w:r>
        <w:rPr>
          <w:color w:val="auto"/>
        </w:rPr>
        <w:t>ts Calendars should be notified</w:t>
      </w:r>
    </w:p>
    <w:p w:rsidR="00AD29EA" w:rsidRPr="004C74C3" w:rsidRDefault="00AD29EA" w:rsidP="00B27DE2">
      <w:pPr>
        <w:pStyle w:val="ListParagraph"/>
        <w:numPr>
          <w:ilvl w:val="1"/>
          <w:numId w:val="1"/>
        </w:numPr>
        <w:rPr>
          <w:color w:val="auto"/>
        </w:rPr>
      </w:pPr>
      <w:r>
        <w:rPr>
          <w:color w:val="auto"/>
        </w:rPr>
        <w:t>Gerald will take care of the follow-up article</w:t>
      </w:r>
    </w:p>
    <w:p w:rsidR="00AD29EA" w:rsidRPr="004C74C3" w:rsidRDefault="00AD29EA" w:rsidP="00B27DE2">
      <w:pPr>
        <w:pStyle w:val="ListParagraph"/>
        <w:ind w:left="1440"/>
        <w:rPr>
          <w:color w:val="auto"/>
        </w:rPr>
      </w:pPr>
    </w:p>
    <w:p w:rsidR="00AD29EA" w:rsidRPr="004C74C3" w:rsidRDefault="00AD29EA" w:rsidP="004C74C3">
      <w:pPr>
        <w:pStyle w:val="ListParagraph"/>
        <w:numPr>
          <w:ilvl w:val="0"/>
          <w:numId w:val="1"/>
        </w:numPr>
        <w:rPr>
          <w:color w:val="auto"/>
        </w:rPr>
      </w:pPr>
      <w:r w:rsidRPr="004C74C3">
        <w:rPr>
          <w:color w:val="auto"/>
        </w:rPr>
        <w:t xml:space="preserve">Next meeting –May 13, 2010 – 4:00 at the </w:t>
      </w:r>
      <w:r>
        <w:rPr>
          <w:color w:val="auto"/>
        </w:rPr>
        <w:t xml:space="preserve">Griffin Pub </w:t>
      </w:r>
    </w:p>
    <w:sectPr w:rsidR="00AD29EA" w:rsidRPr="004C74C3" w:rsidSect="00F1727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C1701"/>
    <w:multiLevelType w:val="hybridMultilevel"/>
    <w:tmpl w:val="E292B18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0F4637"/>
    <w:multiLevelType w:val="hybridMultilevel"/>
    <w:tmpl w:val="69823566"/>
    <w:lvl w:ilvl="0" w:tplc="A42480DE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DE2"/>
    <w:rsid w:val="00074E1E"/>
    <w:rsid w:val="000C78E8"/>
    <w:rsid w:val="001A0097"/>
    <w:rsid w:val="001D2FDF"/>
    <w:rsid w:val="002C018D"/>
    <w:rsid w:val="004C74C3"/>
    <w:rsid w:val="007C0817"/>
    <w:rsid w:val="00AD29EA"/>
    <w:rsid w:val="00B27DE2"/>
    <w:rsid w:val="00C4797D"/>
    <w:rsid w:val="00DF2747"/>
    <w:rsid w:val="00DF663E"/>
    <w:rsid w:val="00F17279"/>
    <w:rsid w:val="00F445F6"/>
    <w:rsid w:val="00F63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E2"/>
    <w:rPr>
      <w:rFonts w:ascii="Verdana" w:hAnsi="Verdana" w:cs="Verdana"/>
      <w:color w:val="003572"/>
      <w:sz w:val="24"/>
      <w:szCs w:val="24"/>
      <w:lang w:val="en-C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27DE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80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3</Pages>
  <Words>559</Words>
  <Characters>3192</Characters>
  <Application>Microsoft Office Outlook</Application>
  <DocSecurity>0</DocSecurity>
  <Lines>0</Lines>
  <Paragraphs>0</Paragraphs>
  <ScaleCrop>false</ScaleCrop>
  <Company>sd71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Fussell</dc:creator>
  <cp:keywords/>
  <dc:description/>
  <cp:lastModifiedBy>Greg</cp:lastModifiedBy>
  <cp:revision>4</cp:revision>
  <dcterms:created xsi:type="dcterms:W3CDTF">2010-03-08T16:44:00Z</dcterms:created>
  <dcterms:modified xsi:type="dcterms:W3CDTF">2010-04-20T01:52:00Z</dcterms:modified>
</cp:coreProperties>
</file>